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8FF" w:rsidRDefault="00EA48FF" w:rsidP="00EA48F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STONEHOUSE</w:t>
      </w:r>
      <w:r>
        <w:t xml:space="preserve">    </w:t>
      </w:r>
      <w:proofErr w:type="gramStart"/>
      <w:r>
        <w:t xml:space="preserve">   (</w:t>
      </w:r>
      <w:proofErr w:type="gramEnd"/>
      <w:r>
        <w:t>fl.1507-8)</w:t>
      </w:r>
    </w:p>
    <w:p w:rsidR="00EA48FF" w:rsidRDefault="00EA48FF" w:rsidP="00EA48F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Egerton, Kent.</w:t>
      </w:r>
    </w:p>
    <w:p w:rsidR="00EA48FF" w:rsidRDefault="00EA48FF" w:rsidP="00EA48F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A48FF" w:rsidRDefault="00EA48FF" w:rsidP="00EA48F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A48FF" w:rsidRDefault="00EA48FF" w:rsidP="00EA48F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1507-8</w:t>
      </w:r>
      <w:r>
        <w:tab/>
        <w:t>He made his Will.  (Plomer p.453)</w:t>
      </w:r>
    </w:p>
    <w:p w:rsidR="00EA48FF" w:rsidRDefault="00EA48FF" w:rsidP="00EA48F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A48FF" w:rsidRDefault="00EA48FF" w:rsidP="00EA48F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A48FF" w:rsidRDefault="00EA48FF" w:rsidP="00EA48F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 June 2017</w:t>
      </w:r>
    </w:p>
    <w:p w:rsidR="006B2F86" w:rsidRPr="00E71FC3" w:rsidRDefault="00EA48F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8FF" w:rsidRDefault="00EA48FF" w:rsidP="00E71FC3">
      <w:pPr>
        <w:spacing w:after="0" w:line="240" w:lineRule="auto"/>
      </w:pPr>
      <w:r>
        <w:separator/>
      </w:r>
    </w:p>
  </w:endnote>
  <w:endnote w:type="continuationSeparator" w:id="0">
    <w:p w:rsidR="00EA48FF" w:rsidRDefault="00EA48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8FF" w:rsidRDefault="00EA48FF" w:rsidP="00E71FC3">
      <w:pPr>
        <w:spacing w:after="0" w:line="240" w:lineRule="auto"/>
      </w:pPr>
      <w:r>
        <w:separator/>
      </w:r>
    </w:p>
  </w:footnote>
  <w:footnote w:type="continuationSeparator" w:id="0">
    <w:p w:rsidR="00EA48FF" w:rsidRDefault="00EA48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8F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A48FF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971FFB-7380-41E8-BBDE-B1B1A4C63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2017-06-05T20:57:00Z</dcterms:created>
  <dcterms:modified xsi:type="dcterms:W3CDTF">2017-06-05T20:58:00Z</dcterms:modified>
</cp:coreProperties>
</file>